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CEC30" w14:textId="77777777" w:rsidR="00414CC6" w:rsidRPr="008642EC" w:rsidRDefault="00414CC6" w:rsidP="00414CC6">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58DC58D" w14:textId="77777777" w:rsidR="00414CC6" w:rsidRDefault="00414CC6" w:rsidP="00414CC6">
      <w:pPr>
        <w:pStyle w:val="BasicParagraph"/>
        <w:suppressAutoHyphens/>
        <w:spacing w:line="240" w:lineRule="auto"/>
        <w:rPr>
          <w:rFonts w:ascii="Times New Roman" w:hAnsi="Times New Roman" w:cs="Times New Roman"/>
          <w:b/>
          <w:bCs/>
          <w:color w:val="000000" w:themeColor="text1"/>
          <w:sz w:val="21"/>
          <w:szCs w:val="21"/>
        </w:rPr>
      </w:pPr>
    </w:p>
    <w:p w14:paraId="3AE0A371" w14:textId="77777777" w:rsidR="00414CC6" w:rsidRPr="00582653" w:rsidRDefault="00414CC6" w:rsidP="00414CC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6EAEB22" w14:textId="77777777" w:rsidR="00414CC6" w:rsidRDefault="00414CC6" w:rsidP="00414C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D4B6354" w14:textId="77777777" w:rsidR="00414CC6" w:rsidRDefault="00414CC6" w:rsidP="00414CC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02E372E" w14:textId="77777777" w:rsidR="00414CC6" w:rsidRPr="00582653" w:rsidRDefault="00414CC6" w:rsidP="00414CC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9FB092" wp14:editId="6345964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80792E4" w14:textId="7567F402" w:rsidR="00414CC6" w:rsidRDefault="00414CC6" w:rsidP="00414C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59AEAA0" w14:textId="77777777" w:rsidR="00414CC6" w:rsidRDefault="00414CC6" w:rsidP="00414CC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327E5FF" w14:textId="77777777" w:rsidR="00414CC6" w:rsidRPr="00582653" w:rsidRDefault="00414CC6" w:rsidP="00414C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CAF5ABB" w14:textId="77777777" w:rsidR="00414CC6" w:rsidRPr="00582653" w:rsidRDefault="00414CC6" w:rsidP="00414C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386B69" w14:textId="77777777" w:rsidR="00414CC6" w:rsidRPr="008642EC" w:rsidRDefault="00414CC6" w:rsidP="00414CC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57D6CD2" w14:textId="77777777" w:rsidR="00414CC6" w:rsidRPr="008642EC" w:rsidRDefault="00414CC6" w:rsidP="00414CC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7C46752" w14:textId="77777777" w:rsidR="00414CC6" w:rsidRPr="00582653" w:rsidRDefault="00414CC6" w:rsidP="00414C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4BC5CA7" w14:textId="77777777" w:rsidR="00414CC6" w:rsidRPr="008642EC" w:rsidRDefault="00414CC6" w:rsidP="00414CC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93B3E6C" w14:textId="77777777" w:rsidR="00414CC6" w:rsidRPr="008642EC" w:rsidRDefault="00414CC6" w:rsidP="00414CC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0D68137" w14:textId="77777777" w:rsidR="00414CC6" w:rsidRPr="00582653" w:rsidRDefault="00414CC6" w:rsidP="00414CC6">
      <w:pPr>
        <w:pStyle w:val="BasicParagraph"/>
        <w:suppressAutoHyphens/>
        <w:spacing w:line="240" w:lineRule="auto"/>
        <w:rPr>
          <w:rFonts w:ascii="Times New Roman" w:hAnsi="Times New Roman" w:cs="Times New Roman"/>
          <w:color w:val="000000" w:themeColor="text1"/>
          <w:sz w:val="21"/>
          <w:szCs w:val="21"/>
        </w:rPr>
      </w:pPr>
    </w:p>
    <w:p w14:paraId="1027D581" w14:textId="77777777" w:rsidR="00414CC6" w:rsidRPr="00582653" w:rsidRDefault="00414CC6" w:rsidP="00414CC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3366404" w14:textId="77777777" w:rsidR="00414CC6" w:rsidRDefault="00414CC6" w:rsidP="00414C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8A7E976" w14:textId="77777777" w:rsidR="00414CC6" w:rsidRDefault="00414CC6" w:rsidP="00414CC6">
      <w:pPr>
        <w:pStyle w:val="BasicParagraph"/>
        <w:suppressAutoHyphens/>
        <w:spacing w:line="240" w:lineRule="auto"/>
        <w:ind w:left="720"/>
        <w:rPr>
          <w:rFonts w:ascii="Times New Roman" w:hAnsi="Times New Roman" w:cs="Times New Roman"/>
          <w:color w:val="000000" w:themeColor="text1"/>
          <w:sz w:val="21"/>
          <w:szCs w:val="21"/>
        </w:rPr>
      </w:pPr>
    </w:p>
    <w:p w14:paraId="1CB41EF3" w14:textId="77777777" w:rsidR="00414CC6" w:rsidRDefault="00414CC6" w:rsidP="00414C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51403E7" w14:textId="77777777" w:rsidR="00414CC6" w:rsidRDefault="00414CC6" w:rsidP="00414CC6">
      <w:pPr>
        <w:pStyle w:val="BasicParagraph"/>
        <w:suppressAutoHyphens/>
        <w:spacing w:line="240" w:lineRule="auto"/>
        <w:ind w:left="1440"/>
        <w:rPr>
          <w:rFonts w:ascii="Times New Roman" w:hAnsi="Times New Roman" w:cs="Times New Roman"/>
          <w:color w:val="000000" w:themeColor="text1"/>
          <w:sz w:val="21"/>
          <w:szCs w:val="21"/>
        </w:rPr>
      </w:pPr>
    </w:p>
    <w:p w14:paraId="2BE69487" w14:textId="77777777" w:rsidR="00414CC6" w:rsidRDefault="00414CC6" w:rsidP="00414C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7DCD031" w14:textId="77777777" w:rsidR="00414CC6" w:rsidRDefault="00414CC6" w:rsidP="00414CC6">
      <w:pPr>
        <w:pStyle w:val="BasicParagraph"/>
        <w:suppressAutoHyphens/>
        <w:spacing w:line="240" w:lineRule="auto"/>
        <w:ind w:left="1440"/>
        <w:rPr>
          <w:rFonts w:ascii="Times New Roman" w:hAnsi="Times New Roman" w:cs="Times New Roman"/>
          <w:color w:val="000000" w:themeColor="text1"/>
          <w:sz w:val="21"/>
          <w:szCs w:val="21"/>
        </w:rPr>
      </w:pPr>
    </w:p>
    <w:p w14:paraId="7D2BB6C6" w14:textId="77777777" w:rsidR="00414CC6" w:rsidRDefault="00414CC6" w:rsidP="00414CC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2F2C93" w14:textId="77777777" w:rsidR="00414CC6" w:rsidRDefault="00414CC6">
      <w:pPr>
        <w:spacing w:before="0" w:after="160" w:line="259" w:lineRule="auto"/>
        <w:rPr>
          <w:rFonts w:ascii="Calibri" w:eastAsiaTheme="majorEastAsia" w:hAnsi="Calibri" w:cstheme="majorBidi"/>
          <w:b/>
          <w:color w:val="0031A7" w:themeColor="text2"/>
          <w:sz w:val="32"/>
          <w:szCs w:val="32"/>
        </w:rPr>
      </w:pPr>
      <w:r>
        <w:br w:type="page"/>
      </w:r>
    </w:p>
    <w:p w14:paraId="0F7F0AA9" w14:textId="5D8D0615"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414CC6">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414CC6">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414CC6">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414CC6">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414CC6">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414CC6">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414CC6">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414CC6">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414CC6">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414CC6">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414CC6">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14CC6"/>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14CC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14CC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3F8C-C241-4041-A74C-A6F0AD501C75}"/>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D99F6772-3AA7-4621-8BBE-76D35E60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2023-07-07T04:16:00Z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